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D8E" w:rsidRDefault="00B30D8E" w:rsidP="0057588F">
      <w:pPr>
        <w:tabs>
          <w:tab w:val="center" w:pos="941"/>
          <w:tab w:val="center" w:pos="4880"/>
        </w:tabs>
        <w:spacing w:after="265" w:line="270" w:lineRule="auto"/>
        <w:ind w:left="0" w:firstLine="0"/>
        <w:jc w:val="center"/>
        <w:outlineLvl w:val="0"/>
        <w:rPr>
          <w:noProof/>
        </w:rPr>
      </w:pPr>
      <w:r>
        <w:rPr>
          <w:b/>
          <w:u w:val="single" w:color="000000"/>
        </w:rPr>
        <w:t>Школьный  этап 6 класс.</w:t>
      </w:r>
    </w:p>
    <w:p w:rsidR="00B30D8E" w:rsidRDefault="00B30D8E">
      <w:r w:rsidRPr="004F1E81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6" o:spid="_x0000_i1025" type="#_x0000_t75" style="width:473.25pt;height:588pt;visibility:visible">
            <v:imagedata r:id="rId7" o:title=""/>
          </v:shape>
        </w:pict>
      </w:r>
    </w:p>
    <w:p w:rsidR="00B30D8E" w:rsidRDefault="00B30D8E">
      <w:r w:rsidRPr="004F1E81">
        <w:rPr>
          <w:noProof/>
        </w:rPr>
        <w:pict>
          <v:shape id="Picture 310414" o:spid="_x0000_i1026" type="#_x0000_t75" style="width:513pt;height:720.75pt;visibility:visible">
            <v:imagedata r:id="rId8" o:title=""/>
          </v:shape>
        </w:pict>
      </w:r>
    </w:p>
    <w:p w:rsidR="00B30D8E" w:rsidRDefault="00B30D8E"/>
    <w:p w:rsidR="00B30D8E" w:rsidRDefault="00B30D8E"/>
    <w:p w:rsidR="00B30D8E" w:rsidRDefault="00B30D8E">
      <w:r>
        <w:t xml:space="preserve">№ 7 – б в д, </w:t>
      </w:r>
      <w:r w:rsidRPr="007330AB">
        <w:t xml:space="preserve"> </w:t>
      </w:r>
      <w:r>
        <w:t>№ 8 – 1г,</w:t>
      </w:r>
      <w:r w:rsidRPr="007330AB">
        <w:t xml:space="preserve"> </w:t>
      </w:r>
      <w:r>
        <w:t xml:space="preserve">2б, 3в, 4а, </w:t>
      </w:r>
      <w:r w:rsidRPr="007330AB">
        <w:t xml:space="preserve"> </w:t>
      </w:r>
      <w:r>
        <w:t>№ 9 - а</w:t>
      </w:r>
    </w:p>
    <w:p w:rsidR="00B30D8E" w:rsidRDefault="00B30D8E"/>
    <w:p w:rsidR="00B30D8E" w:rsidRDefault="00B30D8E">
      <w:r>
        <w:t>Задания с</w:t>
      </w:r>
      <w:r w:rsidRPr="007330AB">
        <w:t xml:space="preserve"> </w:t>
      </w:r>
      <w:r>
        <w:t>№ 1 по №</w:t>
      </w:r>
      <w:r w:rsidRPr="007330AB">
        <w:t xml:space="preserve"> </w:t>
      </w:r>
      <w:r>
        <w:t>9 – по 1 баллу, № 10 – 6 баллов (эскиз</w:t>
      </w:r>
      <w:r w:rsidRPr="007330AB">
        <w:t xml:space="preserve">- </w:t>
      </w:r>
      <w:r>
        <w:t>2б, волокнистый состав</w:t>
      </w:r>
      <w:r w:rsidRPr="007330AB">
        <w:t xml:space="preserve"> - </w:t>
      </w:r>
      <w:r>
        <w:t>2 б, декоративная отделка</w:t>
      </w:r>
      <w:r w:rsidRPr="007330AB">
        <w:t xml:space="preserve"> - </w:t>
      </w:r>
      <w:r>
        <w:t>2</w:t>
      </w:r>
      <w:bookmarkStart w:id="0" w:name="_GoBack"/>
      <w:bookmarkEnd w:id="0"/>
      <w:r>
        <w:t>б). Всего</w:t>
      </w:r>
      <w:r w:rsidRPr="007330AB">
        <w:t xml:space="preserve"> -</w:t>
      </w:r>
      <w:r>
        <w:t xml:space="preserve"> 16 баллов</w:t>
      </w:r>
    </w:p>
    <w:sectPr w:rsidR="00B30D8E" w:rsidSect="00A27521">
      <w:footerReference w:type="default" r:id="rId9"/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0D8E" w:rsidRDefault="00B30D8E" w:rsidP="00AD7330">
      <w:pPr>
        <w:spacing w:after="0" w:line="240" w:lineRule="auto"/>
      </w:pPr>
      <w:r>
        <w:separator/>
      </w:r>
    </w:p>
  </w:endnote>
  <w:endnote w:type="continuationSeparator" w:id="1">
    <w:p w:rsidR="00B30D8E" w:rsidRDefault="00B30D8E" w:rsidP="00AD73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0D8E" w:rsidRDefault="00B30D8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0D8E" w:rsidRDefault="00B30D8E" w:rsidP="00AD7330">
      <w:pPr>
        <w:spacing w:after="0" w:line="240" w:lineRule="auto"/>
      </w:pPr>
      <w:r>
        <w:separator/>
      </w:r>
    </w:p>
  </w:footnote>
  <w:footnote w:type="continuationSeparator" w:id="1">
    <w:p w:rsidR="00B30D8E" w:rsidRDefault="00B30D8E" w:rsidP="00AD73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666F5"/>
    <w:multiLevelType w:val="hybridMultilevel"/>
    <w:tmpl w:val="0A0CAE3E"/>
    <w:lvl w:ilvl="0" w:tplc="128A8902">
      <w:start w:val="5"/>
      <w:numFmt w:val="decimal"/>
      <w:lvlText w:val="%1."/>
      <w:lvlJc w:val="left"/>
      <w:pPr>
        <w:ind w:left="13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986C022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1054E13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159412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F9AA9E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F258A2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761A40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5CC67C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73C0E5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1">
    <w:nsid w:val="4FA76CAB"/>
    <w:multiLevelType w:val="hybridMultilevel"/>
    <w:tmpl w:val="44AA7E3A"/>
    <w:lvl w:ilvl="0" w:tplc="F018682A">
      <w:start w:val="1"/>
      <w:numFmt w:val="decimal"/>
      <w:lvlText w:val="%1."/>
      <w:lvlJc w:val="left"/>
      <w:pPr>
        <w:ind w:left="1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F1E3D28">
      <w:start w:val="1"/>
      <w:numFmt w:val="decimal"/>
      <w:lvlText w:val="%2."/>
      <w:lvlJc w:val="left"/>
      <w:pPr>
        <w:ind w:left="1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7EC0EDA0">
      <w:start w:val="1"/>
      <w:numFmt w:val="lowerRoman"/>
      <w:lvlText w:val="%3"/>
      <w:lvlJc w:val="left"/>
      <w:pPr>
        <w:ind w:left="1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C6925E9E">
      <w:start w:val="1"/>
      <w:numFmt w:val="decimal"/>
      <w:lvlText w:val="%4"/>
      <w:lvlJc w:val="left"/>
      <w:pPr>
        <w:ind w:left="2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54CA404A">
      <w:start w:val="1"/>
      <w:numFmt w:val="lowerLetter"/>
      <w:lvlText w:val="%5"/>
      <w:lvlJc w:val="left"/>
      <w:pPr>
        <w:ind w:left="3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E260045A">
      <w:start w:val="1"/>
      <w:numFmt w:val="lowerRoman"/>
      <w:lvlText w:val="%6"/>
      <w:lvlJc w:val="left"/>
      <w:pPr>
        <w:ind w:left="3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6284C270">
      <w:start w:val="1"/>
      <w:numFmt w:val="decimal"/>
      <w:lvlText w:val="%7"/>
      <w:lvlJc w:val="left"/>
      <w:pPr>
        <w:ind w:left="45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BDEC8964">
      <w:start w:val="1"/>
      <w:numFmt w:val="lowerLetter"/>
      <w:lvlText w:val="%8"/>
      <w:lvlJc w:val="left"/>
      <w:pPr>
        <w:ind w:left="52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2BD61928">
      <w:start w:val="1"/>
      <w:numFmt w:val="lowerRoman"/>
      <w:lvlText w:val="%9"/>
      <w:lvlJc w:val="left"/>
      <w:pPr>
        <w:ind w:left="6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2">
    <w:nsid w:val="702041AF"/>
    <w:multiLevelType w:val="hybridMultilevel"/>
    <w:tmpl w:val="1A0A3E8E"/>
    <w:lvl w:ilvl="0" w:tplc="38F43DFC">
      <w:start w:val="1"/>
      <w:numFmt w:val="decimal"/>
      <w:lvlText w:val="%1."/>
      <w:lvlJc w:val="left"/>
      <w:pPr>
        <w:ind w:left="1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1DA82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45646A2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02B896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0F3CDE2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739201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0CB857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BF34C4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7BCA50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911D3"/>
    <w:rsid w:val="0017135B"/>
    <w:rsid w:val="00450EBE"/>
    <w:rsid w:val="004F1E81"/>
    <w:rsid w:val="0057588F"/>
    <w:rsid w:val="0058489D"/>
    <w:rsid w:val="00587B3D"/>
    <w:rsid w:val="007330AB"/>
    <w:rsid w:val="007B46A4"/>
    <w:rsid w:val="008D39F2"/>
    <w:rsid w:val="00A27521"/>
    <w:rsid w:val="00A911D3"/>
    <w:rsid w:val="00AD7330"/>
    <w:rsid w:val="00B30D8E"/>
    <w:rsid w:val="00C66739"/>
    <w:rsid w:val="00CE255F"/>
    <w:rsid w:val="00EF38F5"/>
    <w:rsid w:val="00F009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7521"/>
    <w:pPr>
      <w:spacing w:after="5" w:line="269" w:lineRule="auto"/>
      <w:ind w:left="312" w:hanging="10"/>
      <w:jc w:val="both"/>
    </w:pPr>
    <w:rPr>
      <w:rFonts w:ascii="Times New Roman" w:eastAsia="Times New Roman" w:hAnsi="Times New Roman"/>
      <w:color w:val="000000"/>
      <w:sz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D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AD7330"/>
    <w:rPr>
      <w:rFonts w:ascii="Times New Roman" w:hAnsi="Times New Roman" w:cs="Times New Roman"/>
      <w:color w:val="000000"/>
      <w:sz w:val="24"/>
      <w:lang w:eastAsia="ru-RU"/>
    </w:rPr>
  </w:style>
  <w:style w:type="paragraph" w:styleId="Footer">
    <w:name w:val="footer"/>
    <w:basedOn w:val="Normal"/>
    <w:link w:val="FooterChar"/>
    <w:uiPriority w:val="99"/>
    <w:rsid w:val="00AD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D7330"/>
    <w:rPr>
      <w:rFonts w:ascii="Times New Roman" w:hAnsi="Times New Roman" w:cs="Times New Roman"/>
      <w:color w:val="000000"/>
      <w:sz w:val="24"/>
      <w:lang w:eastAsia="ru-RU"/>
    </w:rPr>
  </w:style>
  <w:style w:type="paragraph" w:styleId="ListParagraph">
    <w:name w:val="List Paragraph"/>
    <w:basedOn w:val="Normal"/>
    <w:uiPriority w:val="99"/>
    <w:qFormat/>
    <w:rsid w:val="00AD733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</TotalTime>
  <Pages>3</Pages>
  <Words>31</Words>
  <Characters>180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7</cp:revision>
  <dcterms:created xsi:type="dcterms:W3CDTF">2015-10-26T19:50:00Z</dcterms:created>
  <dcterms:modified xsi:type="dcterms:W3CDTF">2015-12-12T20:41:00Z</dcterms:modified>
</cp:coreProperties>
</file>